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——2025年黄村镇离退休党支部委员工作补贴项目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主管部门（区直或镇）：区委老干部局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项目申报单位盖章（科室）：党群工作办公室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2025年黄村镇离退休党支部委员工作补贴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区委老干部局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提升离退休干部党组织带头人队伍建设水平，增强离退休干部党组织的组织力，充分调动离退休干部党员的工作积极性、主动性和创造性，激励引导离退休干部党员发挥正能量，加强关心关爱。退休党支部书记每月300元，党支部委员每月150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党支部书记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党支部委员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0.72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党群工作办公室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69252417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2025年黄村镇离退休党支部委员工作补贴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63B42E0"/>
    <w:rsid w:val="4F815F87"/>
    <w:rsid w:val="54F9326F"/>
    <w:rsid w:val="59467262"/>
    <w:rsid w:val="5CE47297"/>
    <w:rsid w:val="5D9954C4"/>
    <w:rsid w:val="625005B0"/>
    <w:rsid w:val="651C2939"/>
    <w:rsid w:val="6D535020"/>
    <w:rsid w:val="6ED83D17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2023-04-24T09:18:00Z</cp:lastPrinted>
  <dcterms:modified xsi:type="dcterms:W3CDTF">2024-08-22T02:29:00Z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